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18DE79" w14:textId="77777777" w:rsidR="00BA4432" w:rsidRDefault="00BA4432" w:rsidP="00BA4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BURTON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B1BC278" w14:textId="77777777" w:rsidR="00BA4432" w:rsidRDefault="00BA4432" w:rsidP="00BA4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Wakefield, West Riding of Yorkshire. Merchant.</w:t>
      </w:r>
    </w:p>
    <w:p w14:paraId="13002879" w14:textId="77777777" w:rsidR="00BA4432" w:rsidRDefault="00BA4432" w:rsidP="00BA4432">
      <w:pPr>
        <w:rPr>
          <w:rFonts w:ascii="Times New Roman" w:hAnsi="Times New Roman" w:cs="Times New Roman"/>
        </w:rPr>
      </w:pPr>
    </w:p>
    <w:p w14:paraId="081D6A40" w14:textId="77777777" w:rsidR="00BA4432" w:rsidRDefault="00BA4432" w:rsidP="00BA4432">
      <w:pPr>
        <w:rPr>
          <w:rFonts w:ascii="Times New Roman" w:hAnsi="Times New Roman" w:cs="Times New Roman"/>
        </w:rPr>
      </w:pPr>
    </w:p>
    <w:p w14:paraId="6B81C6E1" w14:textId="77777777" w:rsidR="00BA4432" w:rsidRDefault="00BA4432" w:rsidP="00BA4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Spark of London, draper(q.v.), brought a plaint of debt against him,</w:t>
      </w:r>
    </w:p>
    <w:p w14:paraId="6CB79754" w14:textId="77777777" w:rsidR="00BA4432" w:rsidRDefault="00BA4432" w:rsidP="00BA4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Spycer</w:t>
      </w:r>
      <w:proofErr w:type="spellEnd"/>
      <w:r>
        <w:rPr>
          <w:rFonts w:ascii="Times New Roman" w:hAnsi="Times New Roman" w:cs="Times New Roman"/>
        </w:rPr>
        <w:t xml:space="preserve"> of York(q.v.) and Richard John of York(q.v.).</w:t>
      </w:r>
    </w:p>
    <w:p w14:paraId="5A355971" w14:textId="77777777" w:rsidR="00BA4432" w:rsidRDefault="00BA4432" w:rsidP="00BA4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C290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BB51B7E" w14:textId="77777777" w:rsidR="00BA4432" w:rsidRDefault="00BA4432" w:rsidP="00BA4432">
      <w:pPr>
        <w:rPr>
          <w:rFonts w:ascii="Times New Roman" w:hAnsi="Times New Roman" w:cs="Times New Roman"/>
        </w:rPr>
      </w:pPr>
    </w:p>
    <w:p w14:paraId="7DEC89A3" w14:textId="77777777" w:rsidR="00BA4432" w:rsidRDefault="00BA4432" w:rsidP="00BA4432">
      <w:pPr>
        <w:rPr>
          <w:rFonts w:ascii="Times New Roman" w:hAnsi="Times New Roman" w:cs="Times New Roman"/>
        </w:rPr>
      </w:pPr>
    </w:p>
    <w:p w14:paraId="76691C63" w14:textId="77777777" w:rsidR="00BA4432" w:rsidRDefault="00BA4432" w:rsidP="00BA44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 January 2019</w:t>
      </w:r>
    </w:p>
    <w:p w14:paraId="0734D2F8" w14:textId="77777777" w:rsidR="006B2F86" w:rsidRPr="00E71FC3" w:rsidRDefault="00BA44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2CA42E" w14:textId="77777777" w:rsidR="00BA4432" w:rsidRDefault="00BA4432" w:rsidP="00E71FC3">
      <w:r>
        <w:separator/>
      </w:r>
    </w:p>
  </w:endnote>
  <w:endnote w:type="continuationSeparator" w:id="0">
    <w:p w14:paraId="7FA08B0F" w14:textId="77777777" w:rsidR="00BA4432" w:rsidRDefault="00BA44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727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2A45" w14:textId="77777777" w:rsidR="00BA4432" w:rsidRDefault="00BA4432" w:rsidP="00E71FC3">
      <w:r>
        <w:separator/>
      </w:r>
    </w:p>
  </w:footnote>
  <w:footnote w:type="continuationSeparator" w:id="0">
    <w:p w14:paraId="2A7D4C92" w14:textId="77777777" w:rsidR="00BA4432" w:rsidRDefault="00BA44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432"/>
    <w:rsid w:val="001A7C09"/>
    <w:rsid w:val="00577BD5"/>
    <w:rsid w:val="00656CBA"/>
    <w:rsid w:val="006A1F77"/>
    <w:rsid w:val="00733BE7"/>
    <w:rsid w:val="00AB52E8"/>
    <w:rsid w:val="00B16D3F"/>
    <w:rsid w:val="00BA4432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3506C"/>
  <w15:chartTrackingRefBased/>
  <w15:docId w15:val="{D3F21BA0-B923-4A1B-85AA-373912C47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443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A44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2019-01-21T21:52:00Z</dcterms:created>
  <dcterms:modified xsi:type="dcterms:W3CDTF">2019-01-21T21:52:00Z</dcterms:modified>
</cp:coreProperties>
</file>